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C654D" w14:textId="03DAF2E6" w:rsidR="003630D0" w:rsidRPr="003630D0" w:rsidRDefault="003630D0" w:rsidP="003630D0">
      <w:pPr>
        <w:pStyle w:val="a4"/>
        <w:tabs>
          <w:tab w:val="right" w:pos="9498"/>
        </w:tabs>
        <w:rPr>
          <w:noProof/>
          <w:sz w:val="24"/>
          <w:lang w:eastAsia="en-US"/>
        </w:rPr>
      </w:pPr>
      <w:bookmarkStart w:id="0" w:name="_Hlk112319392"/>
      <w:r w:rsidRPr="003630D0">
        <w:rPr>
          <w:noProof/>
          <w:sz w:val="24"/>
          <w:lang w:eastAsia="en-US"/>
        </w:rPr>
        <w:t xml:space="preserve">3GPP TSG SA WG5 Meeting #152                 </w:t>
      </w:r>
      <w:r w:rsidRPr="003630D0">
        <w:rPr>
          <w:noProof/>
          <w:sz w:val="24"/>
          <w:lang w:eastAsia="en-US"/>
        </w:rPr>
        <w:tab/>
        <w:t xml:space="preserve">           </w:t>
      </w:r>
      <w:r w:rsidR="00000550" w:rsidRPr="00000550">
        <w:rPr>
          <w:noProof/>
          <w:sz w:val="24"/>
          <w:lang w:eastAsia="en-US"/>
        </w:rPr>
        <w:t>S5-238015</w:t>
      </w:r>
    </w:p>
    <w:p w14:paraId="4EA6F0FF" w14:textId="77777777" w:rsidR="003630D0" w:rsidRPr="003630D0" w:rsidRDefault="003630D0" w:rsidP="003630D0">
      <w:pPr>
        <w:pStyle w:val="a4"/>
        <w:tabs>
          <w:tab w:val="right" w:pos="9498"/>
        </w:tabs>
        <w:rPr>
          <w:noProof/>
          <w:sz w:val="24"/>
          <w:lang w:eastAsia="en-US"/>
        </w:rPr>
      </w:pPr>
      <w:r w:rsidRPr="003630D0">
        <w:rPr>
          <w:noProof/>
          <w:sz w:val="24"/>
          <w:lang w:eastAsia="en-US"/>
        </w:rPr>
        <w:t>Chicago, US, 13-17 November 2023</w:t>
      </w:r>
      <w:bookmarkEnd w:id="0"/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4AA5F226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</w:t>
      </w:r>
      <w:r w:rsidR="003630D0">
        <w:rPr>
          <w:noProof/>
          <w:sz w:val="24"/>
          <w:lang w:eastAsia="en-US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57111FB5" w:rsidR="000F7ECB" w:rsidRPr="00DC278D" w:rsidRDefault="003630D0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3630D0">
        <w:rPr>
          <w:rFonts w:cs="Arial"/>
          <w:bCs/>
          <w:noProof/>
          <w:sz w:val="24"/>
          <w:szCs w:val="24"/>
        </w:rPr>
        <w:t>Edinburgh, GB</w:t>
      </w:r>
      <w:r w:rsidR="00D05BE7" w:rsidRPr="00953716">
        <w:rPr>
          <w:noProof/>
          <w:sz w:val="24"/>
          <w:lang w:eastAsia="en-US"/>
        </w:rPr>
        <w:t xml:space="preserve">, </w:t>
      </w:r>
      <w:r w:rsidR="00290A8C" w:rsidRPr="00290A8C">
        <w:rPr>
          <w:noProof/>
          <w:sz w:val="24"/>
          <w:lang w:eastAsia="en-US"/>
        </w:rPr>
        <w:t>1</w:t>
      </w:r>
      <w:r>
        <w:rPr>
          <w:noProof/>
          <w:sz w:val="24"/>
          <w:lang w:eastAsia="en-US"/>
        </w:rPr>
        <w:t>1</w:t>
      </w:r>
      <w:r w:rsidR="00290A8C" w:rsidRPr="00290A8C">
        <w:rPr>
          <w:noProof/>
          <w:sz w:val="24"/>
          <w:lang w:eastAsia="en-US"/>
        </w:rPr>
        <w:t xml:space="preserve">-15 </w:t>
      </w:r>
      <w:r>
        <w:rPr>
          <w:noProof/>
          <w:sz w:val="24"/>
          <w:lang w:eastAsia="en-US"/>
        </w:rPr>
        <w:t>December</w:t>
      </w:r>
      <w:r w:rsidR="00290A8C" w:rsidRPr="00290A8C">
        <w:rPr>
          <w:noProof/>
          <w:sz w:val="24"/>
          <w:lang w:eastAsia="en-US"/>
        </w:rPr>
        <w:t>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0D58C2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</w:t>
      </w:r>
      <w:r w:rsidR="00584703">
        <w:rPr>
          <w:rFonts w:ascii="Arial" w:hAnsi="Arial" w:cs="Arial"/>
          <w:b/>
        </w:rPr>
        <w:t>S</w:t>
      </w:r>
      <w:r w:rsidR="00E076C6">
        <w:rPr>
          <w:rFonts w:ascii="Arial" w:hAnsi="Arial" w:cs="Arial"/>
          <w:b/>
        </w:rPr>
        <w:t xml:space="preserve"> </w:t>
      </w:r>
      <w:r w:rsidR="00584703">
        <w:rPr>
          <w:rFonts w:ascii="Arial" w:hAnsi="Arial" w:cs="Arial"/>
          <w:b/>
        </w:rPr>
        <w:t>32</w:t>
      </w:r>
      <w:r w:rsidR="00222D66" w:rsidRPr="00E076C6">
        <w:rPr>
          <w:rFonts w:ascii="Arial" w:hAnsi="Arial" w:cs="Arial"/>
          <w:b/>
        </w:rPr>
        <w:t>.</w:t>
      </w:r>
      <w:r w:rsidR="00584703">
        <w:rPr>
          <w:rFonts w:ascii="Arial" w:hAnsi="Arial" w:cs="Arial"/>
          <w:b/>
        </w:rPr>
        <w:t>282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</w:t>
      </w:r>
      <w:r w:rsidR="00584703">
        <w:rPr>
          <w:rFonts w:ascii="Arial" w:hAnsi="Arial" w:cs="Arial"/>
          <w:b/>
        </w:rPr>
        <w:t>0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D79E368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4703">
        <w:rPr>
          <w:rFonts w:ascii="Arial" w:hAnsi="Arial" w:cs="Arial"/>
          <w:b/>
        </w:rPr>
        <w:t xml:space="preserve">Information and </w:t>
      </w:r>
      <w:r w:rsidR="007B5D03">
        <w:rPr>
          <w:rFonts w:ascii="Arial" w:hAnsi="Arial" w:cs="Arial"/>
          <w:b/>
        </w:rPr>
        <w:t>A</w:t>
      </w:r>
      <w:r w:rsidR="007B5D03">
        <w:rPr>
          <w:rFonts w:ascii="Arial" w:hAnsi="Arial" w:cs="Arial" w:hint="eastAsia"/>
          <w:b/>
          <w:lang w:eastAsia="zh-CN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301E527" w14:textId="4D230F33" w:rsidR="00BC6F1C" w:rsidRDefault="00BC6F1C" w:rsidP="00BC6F1C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It is the </w:t>
      </w:r>
      <w:r w:rsidR="00D950E3">
        <w:rPr>
          <w:sz w:val="24"/>
        </w:rPr>
        <w:t>stage 2 specification</w:t>
      </w:r>
      <w:r>
        <w:rPr>
          <w:sz w:val="24"/>
        </w:rPr>
        <w:t xml:space="preserve"> of Rel-18 </w:t>
      </w:r>
      <w:r w:rsidR="00584703">
        <w:rPr>
          <w:sz w:val="24"/>
        </w:rPr>
        <w:t xml:space="preserve">work item on </w:t>
      </w:r>
      <w:r w:rsidR="00584703" w:rsidRPr="00584703">
        <w:rPr>
          <w:sz w:val="24"/>
        </w:rPr>
        <w:t>Time-Sensitive Networking (TSN) charging</w:t>
      </w:r>
      <w:r>
        <w:rPr>
          <w:sz w:val="24"/>
        </w:rPr>
        <w:t xml:space="preserve">, </w:t>
      </w:r>
      <w:r w:rsidR="007A54B9">
        <w:rPr>
          <w:sz w:val="24"/>
        </w:rPr>
        <w:t>focus</w:t>
      </w:r>
      <w:r w:rsidR="00A56528">
        <w:rPr>
          <w:sz w:val="24"/>
        </w:rPr>
        <w:t>ing</w:t>
      </w:r>
      <w:r w:rsidR="007A54B9">
        <w:rPr>
          <w:sz w:val="24"/>
        </w:rPr>
        <w:t xml:space="preserve"> on the aspect</w:t>
      </w:r>
      <w:r w:rsidR="00B5404D">
        <w:rPr>
          <w:sz w:val="24"/>
        </w:rPr>
        <w:t>s</w:t>
      </w:r>
      <w:r>
        <w:rPr>
          <w:sz w:val="24"/>
        </w:rPr>
        <w:t>:</w:t>
      </w:r>
    </w:p>
    <w:p w14:paraId="3AC0E302" w14:textId="77777777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5GS bridge configuration and management charging.</w:t>
      </w:r>
    </w:p>
    <w:p w14:paraId="475D4372" w14:textId="2605D99C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Enablers and exposure for Time </w:t>
      </w:r>
      <w:r w:rsidR="008569FA">
        <w:rPr>
          <w:sz w:val="24"/>
        </w:rPr>
        <w:t>S</w:t>
      </w:r>
      <w:r>
        <w:rPr>
          <w:sz w:val="24"/>
        </w:rPr>
        <w:t xml:space="preserve">ensitive </w:t>
      </w:r>
      <w:r w:rsidR="008569FA">
        <w:rPr>
          <w:sz w:val="24"/>
        </w:rPr>
        <w:t>C</w:t>
      </w:r>
      <w:r>
        <w:rPr>
          <w:sz w:val="24"/>
        </w:rPr>
        <w:t>ommunication</w:t>
      </w:r>
      <w:r w:rsidR="008569FA">
        <w:rPr>
          <w:sz w:val="24"/>
        </w:rPr>
        <w:t xml:space="preserve"> (TSC)</w:t>
      </w:r>
      <w:r>
        <w:rPr>
          <w:sz w:val="24"/>
        </w:rPr>
        <w:t xml:space="preserve"> and Time Synchronization</w:t>
      </w:r>
      <w:r w:rsidR="008569FA">
        <w:rPr>
          <w:sz w:val="24"/>
        </w:rPr>
        <w:t xml:space="preserve"> (TS)</w:t>
      </w:r>
      <w:r>
        <w:rPr>
          <w:sz w:val="24"/>
        </w:rPr>
        <w:t xml:space="preserve"> Charging.</w:t>
      </w:r>
    </w:p>
    <w:p w14:paraId="450BB2AE" w14:textId="013D1656" w:rsidR="00D950E3" w:rsidRPr="00D950E3" w:rsidRDefault="008569FA" w:rsidP="00D950E3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Time sensitive communication charging</w:t>
      </w:r>
    </w:p>
    <w:p w14:paraId="0C2EA46A" w14:textId="4B7CBB3D" w:rsidR="007A54B9" w:rsidRDefault="007A54B9" w:rsidP="00633A7D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I</w:t>
      </w:r>
      <w:r>
        <w:rPr>
          <w:sz w:val="24"/>
          <w:lang w:eastAsia="zh-CN"/>
        </w:rPr>
        <w:t xml:space="preserve">n the new charging specification TS 32.282, </w:t>
      </w:r>
      <w:r w:rsidR="00364FA6">
        <w:rPr>
          <w:sz w:val="24"/>
          <w:lang w:eastAsia="zh-CN"/>
        </w:rPr>
        <w:t xml:space="preserve">the following issues </w:t>
      </w:r>
      <w:r>
        <w:rPr>
          <w:sz w:val="24"/>
          <w:lang w:eastAsia="zh-CN"/>
        </w:rPr>
        <w:t>are specified</w:t>
      </w:r>
      <w:r w:rsidR="00E60C7D">
        <w:rPr>
          <w:sz w:val="24"/>
          <w:lang w:eastAsia="zh-CN"/>
        </w:rPr>
        <w:t>:</w:t>
      </w:r>
    </w:p>
    <w:p w14:paraId="1B9B31C6" w14:textId="28136817" w:rsidR="00633A7D" w:rsidRDefault="008569FA" w:rsidP="007A54B9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The TSN AF and TSCTSF</w:t>
      </w:r>
      <w:r w:rsidR="00794844">
        <w:rPr>
          <w:sz w:val="24"/>
        </w:rPr>
        <w:t xml:space="preserve"> embedding the CTF</w:t>
      </w:r>
      <w:r>
        <w:rPr>
          <w:sz w:val="24"/>
        </w:rPr>
        <w:t xml:space="preserve">, to support TSN charging </w:t>
      </w:r>
    </w:p>
    <w:p w14:paraId="5C51C241" w14:textId="1F63CE88" w:rsidR="00794844" w:rsidRDefault="00794844" w:rsidP="007A54B9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The TSN AF and TSCTSF</w:t>
      </w:r>
      <w:r w:rsidR="00364FA6">
        <w:rPr>
          <w:sz w:val="24"/>
        </w:rPr>
        <w:t xml:space="preserve"> converged charging architectures</w:t>
      </w:r>
      <w:r>
        <w:rPr>
          <w:sz w:val="24"/>
        </w:rPr>
        <w:t xml:space="preserve">. </w:t>
      </w:r>
    </w:p>
    <w:p w14:paraId="47962F33" w14:textId="6A3B1C9E" w:rsidR="00794844" w:rsidRDefault="00794844" w:rsidP="007A54B9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The charging triggers, message flows, and charging information for TSN AF and TSCTSF</w:t>
      </w:r>
      <w:r w:rsidR="00364FA6">
        <w:rPr>
          <w:sz w:val="24"/>
        </w:rPr>
        <w:t xml:space="preserve"> charging.</w:t>
      </w:r>
    </w:p>
    <w:p w14:paraId="17A627CE" w14:textId="1308A785" w:rsidR="00794844" w:rsidRPr="00533591" w:rsidRDefault="00533591" w:rsidP="00633A7D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N</w:t>
      </w:r>
      <w:r>
        <w:rPr>
          <w:sz w:val="24"/>
          <w:lang w:eastAsia="zh-CN"/>
        </w:rPr>
        <w:t>ote: the exposure for TSC and TS charging refers to TS 32.254.</w:t>
      </w:r>
    </w:p>
    <w:p w14:paraId="7AFF545B" w14:textId="01A5115D" w:rsidR="00794844" w:rsidRPr="00794844" w:rsidRDefault="0045428D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505E9">
        <w:rPr>
          <w:b/>
          <w:sz w:val="24"/>
        </w:rPr>
        <w:t>10</w:t>
      </w:r>
      <w:r w:rsidR="000D7343">
        <w:rPr>
          <w:b/>
          <w:sz w:val="24"/>
        </w:rPr>
        <w:t>1</w:t>
      </w:r>
      <w:r>
        <w:rPr>
          <w:b/>
          <w:sz w:val="24"/>
        </w:rPr>
        <w:t>:</w:t>
      </w:r>
    </w:p>
    <w:p w14:paraId="168D41E9" w14:textId="319D8F44" w:rsidR="00C06078" w:rsidRPr="00C06078" w:rsidRDefault="00495CCB" w:rsidP="00C06078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his is the first presentation.</w:t>
      </w:r>
    </w:p>
    <w:p w14:paraId="4426435D" w14:textId="77777777" w:rsidR="00C06078" w:rsidRDefault="00C06078" w:rsidP="00C0607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  <w:bookmarkStart w:id="1" w:name="_GoBack"/>
      <w:bookmarkEnd w:id="1"/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245B3" w14:textId="77777777" w:rsidR="00B925A2" w:rsidRDefault="00B925A2" w:rsidP="00C66943">
      <w:pPr>
        <w:spacing w:after="0"/>
      </w:pPr>
      <w:r>
        <w:separator/>
      </w:r>
    </w:p>
  </w:endnote>
  <w:endnote w:type="continuationSeparator" w:id="0">
    <w:p w14:paraId="4918C06B" w14:textId="77777777" w:rsidR="00B925A2" w:rsidRDefault="00B925A2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C64DA" w14:textId="77777777" w:rsidR="00B925A2" w:rsidRDefault="00B925A2" w:rsidP="00C66943">
      <w:pPr>
        <w:spacing w:after="0"/>
      </w:pPr>
      <w:r>
        <w:separator/>
      </w:r>
    </w:p>
  </w:footnote>
  <w:footnote w:type="continuationSeparator" w:id="0">
    <w:p w14:paraId="16E23E31" w14:textId="77777777" w:rsidR="00B925A2" w:rsidRDefault="00B925A2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0550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D7343"/>
    <w:rsid w:val="000F7ECB"/>
    <w:rsid w:val="00103320"/>
    <w:rsid w:val="00106ABB"/>
    <w:rsid w:val="00160706"/>
    <w:rsid w:val="0017511D"/>
    <w:rsid w:val="001970B4"/>
    <w:rsid w:val="001B33D1"/>
    <w:rsid w:val="001B5E4C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33591"/>
    <w:rsid w:val="0053785E"/>
    <w:rsid w:val="00546FA8"/>
    <w:rsid w:val="005525E3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7F4F88"/>
    <w:rsid w:val="008137CA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825C1"/>
    <w:rsid w:val="009B4291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25A2"/>
    <w:rsid w:val="00B97929"/>
    <w:rsid w:val="00BC6F1C"/>
    <w:rsid w:val="00BE5651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E4BE7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7AC2"/>
    <w:rsid w:val="00DF7C77"/>
    <w:rsid w:val="00E076C6"/>
    <w:rsid w:val="00E07743"/>
    <w:rsid w:val="00E4718E"/>
    <w:rsid w:val="00E60C7D"/>
    <w:rsid w:val="00EB746A"/>
    <w:rsid w:val="00EC022E"/>
    <w:rsid w:val="00EE4753"/>
    <w:rsid w:val="00EF1E1C"/>
    <w:rsid w:val="00F10C61"/>
    <w:rsid w:val="00F20EB7"/>
    <w:rsid w:val="00F223E3"/>
    <w:rsid w:val="00F24C41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4">
    <w:name w:val="Revision"/>
    <w:hidden/>
    <w:uiPriority w:val="99"/>
    <w:semiHidden/>
    <w:rsid w:val="000D7343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2023-11-17T06:55:00Z</dcterms:created>
  <dcterms:modified xsi:type="dcterms:W3CDTF">2023-11-17T06:55:00Z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(3)v8cSYqZRXSveqqzruxbqLa1uMYjm6EaBSb2W36AjCooDnptyIf2+OMfzah8o8qityjMdKSJP
KejU0hvetnMhAOP2fQfrRRbcBwkrDA7PdTaYcnzrNQPmiKbRkftGj+lBkU+sHgTyNYb1vBa2
ZXB64A6bVWRwK/iwfhwBOYADIlWKiv5M6WbooeYPqxlicSWj16xdHz8R2SlHwtmp1bYL8pdg
eLSA024uhSngHT3QE+</vt:lpwstr>
  </property>
  <property fmtid="{D5CDD505-2E9C-101B-9397-08002B2CF9AE}" pid="3" name="_2015_ms_pID_7253431">
    <vt:lpwstr>8JBhb4QDag4ZJ9w1ZfnWZUfM/ItgYwJY2j5dXxdunKdqmzYhCWey3q
ekyrVvI3536/h6kjF8cPku39CLVPIX2fjQ0UO1MwGSu8sNaY8Cys/XLDGrG2YFfyPw4Pk+Yu
4l9x9B8e5B3RoFlbbkFwzx9bZdIZKjxxnKH5ihXi4cKPVqXFxfW3iG9VA5vDHYOEfL2h//3j
bb9jIE3SXo5fA0UiYBP00L0V2fSEQOl3g76Z</vt:lpwstr>
  </property>
  <property fmtid="{D5CDD505-2E9C-101B-9397-08002B2CF9AE}" pid="4" name="_2015_ms_pID_7253432">
    <vt:lpwstr>b6aGXQfVjUdMW1jfS857wyY=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</Properties>
</file>